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7A819" w14:textId="77777777" w:rsidR="008F4A73" w:rsidRDefault="008F4A73" w:rsidP="008F4A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FURSY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2048B8C0" w14:textId="77777777" w:rsidR="008F4A73" w:rsidRDefault="008F4A73" w:rsidP="008F4A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Wiveliscombe, Somerset. Dyer.</w:t>
      </w:r>
    </w:p>
    <w:p w14:paraId="20E46648" w14:textId="77777777" w:rsidR="008F4A73" w:rsidRDefault="008F4A73" w:rsidP="008F4A73">
      <w:pPr>
        <w:pStyle w:val="NoSpacing"/>
        <w:rPr>
          <w:rFonts w:cs="Times New Roman"/>
          <w:szCs w:val="24"/>
        </w:rPr>
      </w:pPr>
    </w:p>
    <w:p w14:paraId="7534AB66" w14:textId="77777777" w:rsidR="008F4A73" w:rsidRDefault="008F4A73" w:rsidP="008F4A73">
      <w:pPr>
        <w:pStyle w:val="NoSpacing"/>
        <w:rPr>
          <w:rFonts w:cs="Times New Roman"/>
          <w:szCs w:val="24"/>
        </w:rPr>
      </w:pPr>
    </w:p>
    <w:p w14:paraId="00A060B2" w14:textId="77777777" w:rsidR="008F4A73" w:rsidRDefault="008F4A73" w:rsidP="008F4A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Nunton</w:t>
      </w:r>
      <w:proofErr w:type="spellEnd"/>
      <w:r>
        <w:rPr>
          <w:rFonts w:cs="Times New Roman"/>
          <w:szCs w:val="24"/>
        </w:rPr>
        <w:t xml:space="preserve"> of Bristol, merchant(q.v.), brought a plaint of debt against him,</w:t>
      </w:r>
    </w:p>
    <w:p w14:paraId="23AA2ADD" w14:textId="77777777" w:rsidR="008F4A73" w:rsidRDefault="008F4A73" w:rsidP="008F4A7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John </w:t>
      </w:r>
      <w:proofErr w:type="spellStart"/>
      <w:r>
        <w:rPr>
          <w:rFonts w:cs="Times New Roman"/>
          <w:szCs w:val="24"/>
        </w:rPr>
        <w:t>Morteyn</w:t>
      </w:r>
      <w:proofErr w:type="spellEnd"/>
      <w:r>
        <w:rPr>
          <w:rFonts w:cs="Times New Roman"/>
          <w:szCs w:val="24"/>
        </w:rPr>
        <w:t xml:space="preserve"> of Gloucester(q.v.), and William </w:t>
      </w:r>
      <w:proofErr w:type="spellStart"/>
      <w:r>
        <w:rPr>
          <w:rFonts w:cs="Times New Roman"/>
          <w:szCs w:val="24"/>
        </w:rPr>
        <w:t>Goldsmyth</w:t>
      </w:r>
      <w:proofErr w:type="spellEnd"/>
      <w:r>
        <w:rPr>
          <w:rFonts w:cs="Times New Roman"/>
          <w:szCs w:val="24"/>
        </w:rPr>
        <w:t xml:space="preserve"> of Leominster, goldsmith(q.v.).</w:t>
      </w:r>
    </w:p>
    <w:p w14:paraId="523B1B7B" w14:textId="77777777" w:rsidR="008F4A73" w:rsidRDefault="008F4A73" w:rsidP="008F4A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1045A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409A0FB1" w14:textId="77777777" w:rsidR="008F4A73" w:rsidRDefault="008F4A73" w:rsidP="008F4A73">
      <w:pPr>
        <w:pStyle w:val="NoSpacing"/>
        <w:rPr>
          <w:rFonts w:cs="Times New Roman"/>
          <w:szCs w:val="24"/>
        </w:rPr>
      </w:pPr>
    </w:p>
    <w:p w14:paraId="7158DEE7" w14:textId="77777777" w:rsidR="008F4A73" w:rsidRDefault="008F4A73" w:rsidP="008F4A73">
      <w:pPr>
        <w:pStyle w:val="NoSpacing"/>
        <w:rPr>
          <w:rFonts w:cs="Times New Roman"/>
          <w:szCs w:val="24"/>
        </w:rPr>
      </w:pPr>
    </w:p>
    <w:p w14:paraId="796C2971" w14:textId="77777777" w:rsidR="008F4A73" w:rsidRDefault="008F4A73" w:rsidP="008F4A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2922A0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11E3" w14:textId="77777777" w:rsidR="008F4A73" w:rsidRDefault="008F4A73" w:rsidP="009139A6">
      <w:r>
        <w:separator/>
      </w:r>
    </w:p>
  </w:endnote>
  <w:endnote w:type="continuationSeparator" w:id="0">
    <w:p w14:paraId="12A62EFF" w14:textId="77777777" w:rsidR="008F4A73" w:rsidRDefault="008F4A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EA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5F2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BC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2F98" w14:textId="77777777" w:rsidR="008F4A73" w:rsidRDefault="008F4A73" w:rsidP="009139A6">
      <w:r>
        <w:separator/>
      </w:r>
    </w:p>
  </w:footnote>
  <w:footnote w:type="continuationSeparator" w:id="0">
    <w:p w14:paraId="519414AD" w14:textId="77777777" w:rsidR="008F4A73" w:rsidRDefault="008F4A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79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1B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9C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73"/>
    <w:rsid w:val="000666E0"/>
    <w:rsid w:val="002510B7"/>
    <w:rsid w:val="005C130B"/>
    <w:rsid w:val="00826F5C"/>
    <w:rsid w:val="008F4A7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61D32"/>
  <w15:chartTrackingRefBased/>
  <w15:docId w15:val="{0C211B85-81CC-4D96-BC3A-037317C4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4A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2023-03-20T09:30:00Z</dcterms:created>
  <dcterms:modified xsi:type="dcterms:W3CDTF">2023-03-20T09:30:00Z</dcterms:modified>
</cp:coreProperties>
</file>